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4AD" w:rsidRPr="0056341F" w:rsidRDefault="004F44AD" w:rsidP="0056341F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4F44AD" w:rsidRPr="0056341F" w:rsidRDefault="004F44AD" w:rsidP="0056341F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4F44AD" w:rsidRPr="0056341F" w:rsidRDefault="004F44AD" w:rsidP="0056341F">
      <w:pPr>
        <w:jc w:val="center"/>
        <w:rPr>
          <w:rFonts w:ascii="Arial" w:hAnsi="Arial" w:cs="Arial"/>
          <w:b/>
        </w:rPr>
      </w:pPr>
    </w:p>
    <w:p w:rsidR="004F44AD" w:rsidRDefault="004F44AD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ASSISTENCIA COMUNITARIA DE AÇÃO SOCIAL DE SÃO MIGUEL PAULISTA - ACAS</w:t>
      </w:r>
    </w:p>
    <w:p w:rsidR="004F44AD" w:rsidRDefault="004F44AD" w:rsidP="00563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5748757/0001-98</w:t>
      </w:r>
    </w:p>
    <w:p w:rsidR="004F44AD" w:rsidRDefault="004F44AD" w:rsidP="0056341F">
      <w:pPr>
        <w:spacing w:line="360" w:lineRule="auto"/>
        <w:rPr>
          <w:rFonts w:ascii="Arial" w:hAnsi="Arial" w:cs="Arial"/>
          <w:b/>
        </w:rPr>
      </w:pPr>
    </w:p>
    <w:p w:rsidR="004F44AD" w:rsidRDefault="004F44AD" w:rsidP="0056341F">
      <w:pPr>
        <w:spacing w:line="360" w:lineRule="auto"/>
        <w:rPr>
          <w:rFonts w:ascii="Arial" w:hAnsi="Arial" w:cs="Arial"/>
          <w:b/>
          <w:u w:val="single"/>
        </w:rPr>
      </w:pPr>
      <w:r w:rsidRPr="0056341F">
        <w:rPr>
          <w:rFonts w:ascii="Arial" w:hAnsi="Arial" w:cs="Arial"/>
          <w:b/>
          <w:u w:val="single"/>
        </w:rPr>
        <w:t xml:space="preserve">1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DIRETORIA</w:t>
      </w:r>
    </w:p>
    <w:p w:rsidR="004F44AD" w:rsidRPr="0056341F" w:rsidRDefault="004F44AD" w:rsidP="0056341F">
      <w:pPr>
        <w:spacing w:line="360" w:lineRule="auto"/>
        <w:rPr>
          <w:rFonts w:ascii="Arial" w:hAnsi="Arial" w:cs="Arial"/>
          <w:b/>
          <w:u w:val="single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PRESIDENTE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MARCOS ANTONIO LUIZ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18821793 – SSP - SP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06984574803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PRESIDENTE PRUDENTE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30/08/1970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4" w:history="1">
        <w:r w:rsidRPr="00636837">
          <w:rPr>
            <w:rStyle w:val="Hyperlink"/>
            <w:rFonts w:ascii="Arial" w:hAnsi="Arial" w:cs="Arial"/>
            <w:sz w:val="20"/>
            <w:szCs w:val="20"/>
            <w:lang w:val="en-US"/>
          </w:rPr>
          <w:t>acas@estadao.com.br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4F44AD" w:rsidRPr="00DF32CC" w:rsidRDefault="004F44AD" w:rsidP="0056341F">
      <w:pPr>
        <w:spacing w:line="360" w:lineRule="auto"/>
        <w:rPr>
          <w:rFonts w:ascii="Arial" w:hAnsi="Arial" w:cs="Arial"/>
          <w:b/>
          <w:lang w:val="en-US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VICE PRESIDENTE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JOSE FONTES DE CARVALHO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1919508920 – SSP -SP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11185444807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22/03/1970</w:t>
      </w:r>
    </w:p>
    <w:p w:rsidR="004F44AD" w:rsidRPr="00D444FB" w:rsidRDefault="004F44AD" w:rsidP="00DF32CC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DF32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DF32CC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5" w:history="1">
        <w:r w:rsidRPr="00636837">
          <w:rPr>
            <w:rStyle w:val="Hyperlink"/>
            <w:rFonts w:ascii="Arial" w:hAnsi="Arial" w:cs="Arial"/>
            <w:sz w:val="20"/>
            <w:szCs w:val="20"/>
            <w:lang w:val="en-US"/>
          </w:rPr>
          <w:t>acas@estadao.com.br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4F44AD" w:rsidRPr="00DF32CC" w:rsidRDefault="004F44A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121839" w:rsidRDefault="004F44AD" w:rsidP="00D444FB">
      <w:pPr>
        <w:rPr>
          <w:rFonts w:ascii="Arial" w:hAnsi="Arial" w:cs="Arial"/>
          <w:b/>
          <w:lang w:val="en-US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>1 SECRETARIA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DAIANA MIGUEL FERREIRA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378142884 – SSP - SP</w:t>
      </w:r>
    </w:p>
    <w:p w:rsidR="004F44AD" w:rsidRPr="009B6C49" w:rsidRDefault="004F44AD" w:rsidP="00D444FB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</w:t>
      </w:r>
      <w:r w:rsidRPr="009B6C49">
        <w:rPr>
          <w:rFonts w:ascii="Arial" w:hAnsi="Arial" w:cs="Arial"/>
          <w:color w:val="000000"/>
          <w:sz w:val="20"/>
          <w:szCs w:val="20"/>
        </w:rPr>
        <w:t>34119206861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07/09/1985</w:t>
      </w:r>
    </w:p>
    <w:p w:rsidR="004F44AD" w:rsidRPr="00D444FB" w:rsidRDefault="004F44AD" w:rsidP="0012183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218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121839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r>
        <w:rPr>
          <w:rFonts w:ascii="Arial" w:hAnsi="Arial" w:cs="Arial"/>
          <w:sz w:val="20"/>
          <w:szCs w:val="20"/>
          <w:lang w:val="en-US"/>
        </w:rPr>
        <w:t>ac</w:t>
      </w:r>
      <w:r w:rsidRPr="00DF32CC">
        <w:rPr>
          <w:rFonts w:ascii="Arial" w:hAnsi="Arial" w:cs="Arial"/>
          <w:sz w:val="20"/>
          <w:szCs w:val="20"/>
          <w:lang w:val="en-US"/>
        </w:rPr>
        <w:t>as@estadao.com.br</w:t>
      </w:r>
    </w:p>
    <w:p w:rsidR="004F44AD" w:rsidRPr="00121839" w:rsidRDefault="004F44AD" w:rsidP="00D444FB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 SECRETARIO</w:t>
      </w:r>
    </w:p>
    <w:p w:rsidR="004F44AD" w:rsidRPr="00F10052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F10052">
        <w:rPr>
          <w:rFonts w:ascii="Arial" w:hAnsi="Arial" w:cs="Arial"/>
          <w:sz w:val="20"/>
          <w:szCs w:val="20"/>
        </w:rPr>
        <w:t>Nome: JAILSON GONÇALVES BARBOSA</w:t>
      </w:r>
    </w:p>
    <w:p w:rsidR="004F44AD" w:rsidRPr="00F10052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F10052">
        <w:rPr>
          <w:rFonts w:ascii="Arial" w:hAnsi="Arial" w:cs="Arial"/>
          <w:sz w:val="20"/>
          <w:szCs w:val="20"/>
        </w:rPr>
        <w:t>RG:16488911 – SSP-SP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0648948483 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16/01/1965</w:t>
      </w:r>
    </w:p>
    <w:p w:rsidR="004F44AD" w:rsidRPr="00D444FB" w:rsidRDefault="004F44AD" w:rsidP="0012183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218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121839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r>
        <w:rPr>
          <w:rFonts w:ascii="Arial" w:hAnsi="Arial" w:cs="Arial"/>
          <w:sz w:val="20"/>
          <w:szCs w:val="20"/>
          <w:lang w:val="en-US"/>
        </w:rPr>
        <w:t>ac</w:t>
      </w:r>
      <w:r w:rsidRPr="00DF32CC">
        <w:rPr>
          <w:rFonts w:ascii="Arial" w:hAnsi="Arial" w:cs="Arial"/>
          <w:sz w:val="20"/>
          <w:szCs w:val="20"/>
          <w:lang w:val="en-US"/>
        </w:rPr>
        <w:t>as@estadao.com.br</w:t>
      </w:r>
    </w:p>
    <w:p w:rsidR="004F44AD" w:rsidRPr="00121839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121839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121839" w:rsidRDefault="004F44AD" w:rsidP="0056341F">
      <w:pPr>
        <w:rPr>
          <w:rFonts w:ascii="Arial" w:hAnsi="Arial" w:cs="Arial"/>
          <w:b/>
          <w:lang w:val="en-US"/>
        </w:rPr>
      </w:pP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1 TESOUREIRO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ANALUCIA JUNQUEIRA TAMAOKI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19386167 – SSP - SP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09754030871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PRESIDENTE PRUDENTE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04/12/1966</w:t>
      </w:r>
    </w:p>
    <w:p w:rsidR="004F44AD" w:rsidRPr="00D444FB" w:rsidRDefault="004F44AD" w:rsidP="0012183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218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121839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r>
        <w:rPr>
          <w:rFonts w:ascii="Arial" w:hAnsi="Arial" w:cs="Arial"/>
          <w:sz w:val="20"/>
          <w:szCs w:val="20"/>
          <w:lang w:val="en-US"/>
        </w:rPr>
        <w:t>ac</w:t>
      </w:r>
      <w:r w:rsidRPr="00DF32CC">
        <w:rPr>
          <w:rFonts w:ascii="Arial" w:hAnsi="Arial" w:cs="Arial"/>
          <w:sz w:val="20"/>
          <w:szCs w:val="20"/>
          <w:lang w:val="en-US"/>
        </w:rPr>
        <w:t>as@estadao.com.br</w:t>
      </w:r>
    </w:p>
    <w:p w:rsidR="004F44AD" w:rsidRPr="00121839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F10052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F10052" w:rsidRDefault="004F44AD" w:rsidP="0056341F">
      <w:pPr>
        <w:rPr>
          <w:rFonts w:ascii="Arial" w:hAnsi="Arial" w:cs="Arial"/>
          <w:b/>
          <w:lang w:val="en-US"/>
        </w:rPr>
      </w:pP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2 TESOUREIRO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EURICO DOS SANTOS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32915743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25631942887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4F44AD" w:rsidRPr="00D444FB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14/04/1944</w:t>
      </w:r>
    </w:p>
    <w:p w:rsidR="004F44AD" w:rsidRPr="00D444FB" w:rsidRDefault="004F44AD" w:rsidP="00121839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218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Pr="00DF32CC" w:rsidRDefault="004F44AD" w:rsidP="00121839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r>
        <w:rPr>
          <w:rFonts w:ascii="Arial" w:hAnsi="Arial" w:cs="Arial"/>
          <w:sz w:val="20"/>
          <w:szCs w:val="20"/>
          <w:lang w:val="en-US"/>
        </w:rPr>
        <w:t>ac</w:t>
      </w:r>
      <w:r w:rsidRPr="00DF32CC">
        <w:rPr>
          <w:rFonts w:ascii="Arial" w:hAnsi="Arial" w:cs="Arial"/>
          <w:sz w:val="20"/>
          <w:szCs w:val="20"/>
          <w:lang w:val="en-US"/>
        </w:rPr>
        <w:t>as@estadao.com.br</w:t>
      </w:r>
    </w:p>
    <w:p w:rsidR="004F44AD" w:rsidRPr="00121839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F10052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F10052" w:rsidRDefault="004F44AD" w:rsidP="0056341F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Default="004F44AD" w:rsidP="0056341F">
      <w:pPr>
        <w:spacing w:line="360" w:lineRule="auto"/>
        <w:rPr>
          <w:rFonts w:ascii="Arial" w:hAnsi="Arial" w:cs="Arial"/>
          <w:sz w:val="20"/>
          <w:szCs w:val="20"/>
        </w:rPr>
      </w:pPr>
    </w:p>
    <w:p w:rsidR="004F44AD" w:rsidRPr="0056341F" w:rsidRDefault="004F44AD" w:rsidP="00D444FB">
      <w:pPr>
        <w:jc w:val="center"/>
        <w:rPr>
          <w:rFonts w:ascii="Arial" w:hAnsi="Arial" w:cs="Arial"/>
          <w:b/>
          <w:sz w:val="28"/>
          <w:szCs w:val="28"/>
        </w:rPr>
      </w:pPr>
      <w:r w:rsidRPr="0056341F">
        <w:rPr>
          <w:rFonts w:ascii="Arial" w:hAnsi="Arial" w:cs="Arial"/>
          <w:b/>
          <w:sz w:val="28"/>
          <w:szCs w:val="28"/>
        </w:rPr>
        <w:t>FICHA DE IDENTIFICAÇÃO E QUALIFICAÇÃO</w:t>
      </w:r>
    </w:p>
    <w:p w:rsidR="004F44AD" w:rsidRPr="0056341F" w:rsidRDefault="004F44AD" w:rsidP="00D444FB">
      <w:pPr>
        <w:jc w:val="center"/>
        <w:rPr>
          <w:rFonts w:ascii="Arial" w:hAnsi="Arial" w:cs="Arial"/>
          <w:sz w:val="28"/>
          <w:szCs w:val="28"/>
        </w:rPr>
      </w:pPr>
      <w:r w:rsidRPr="0056341F">
        <w:rPr>
          <w:rFonts w:ascii="Arial" w:hAnsi="Arial" w:cs="Arial"/>
          <w:sz w:val="28"/>
          <w:szCs w:val="28"/>
        </w:rPr>
        <w:t>(Lei Municipal 14.469 de 05 de julho de 2007 – art. 2º, item VII)</w:t>
      </w:r>
    </w:p>
    <w:p w:rsidR="004F44AD" w:rsidRPr="0056341F" w:rsidRDefault="004F44AD" w:rsidP="00D444FB">
      <w:pPr>
        <w:jc w:val="center"/>
        <w:rPr>
          <w:rFonts w:ascii="Arial" w:hAnsi="Arial" w:cs="Arial"/>
          <w:b/>
        </w:rPr>
      </w:pPr>
    </w:p>
    <w:p w:rsidR="004F44AD" w:rsidRDefault="004F44AD" w:rsidP="005038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Nome da Organização: ASSISTENCIA COMUNITARIA DE AÇÃO SOCIAL DE SÃO MIGUEL PAULISTA - ACAS</w:t>
      </w:r>
    </w:p>
    <w:p w:rsidR="004F44AD" w:rsidRDefault="004F44AD" w:rsidP="005038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Nº do CNPJ: 5748757/0001-98</w:t>
      </w:r>
    </w:p>
    <w:p w:rsidR="004F44AD" w:rsidRDefault="004F44AD" w:rsidP="00D444FB">
      <w:pPr>
        <w:spacing w:line="360" w:lineRule="auto"/>
        <w:rPr>
          <w:rFonts w:ascii="Arial" w:hAnsi="Arial" w:cs="Arial"/>
          <w:b/>
        </w:rPr>
      </w:pPr>
    </w:p>
    <w:p w:rsidR="004F44AD" w:rsidRDefault="004F44AD" w:rsidP="00D444FB">
      <w:pPr>
        <w:spacing w:line="360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2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–</w:t>
      </w:r>
      <w:r w:rsidRPr="0056341F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CONSELHO FISCAL</w:t>
      </w:r>
    </w:p>
    <w:p w:rsidR="004F44AD" w:rsidRPr="0056341F" w:rsidRDefault="004F44AD" w:rsidP="00D444FB">
      <w:pPr>
        <w:spacing w:line="360" w:lineRule="auto"/>
        <w:rPr>
          <w:rFonts w:ascii="Arial" w:hAnsi="Arial" w:cs="Arial"/>
          <w:b/>
          <w:u w:val="single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</w:t>
      </w:r>
      <w:r>
        <w:rPr>
          <w:rFonts w:ascii="Arial" w:hAnsi="Arial" w:cs="Arial"/>
          <w:sz w:val="20"/>
          <w:szCs w:val="20"/>
        </w:rPr>
        <w:t xml:space="preserve"> </w:t>
      </w:r>
      <w:r w:rsidRPr="00D444FB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RICARDO DOS SANTOS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347079878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07420270406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25/04/1968</w:t>
      </w:r>
    </w:p>
    <w:p w:rsidR="004F44AD" w:rsidRPr="00D444FB" w:rsidRDefault="004F44AD" w:rsidP="001A57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A57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Default="004F44AD" w:rsidP="001A57B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6" w:history="1">
        <w:r w:rsidRPr="00636837">
          <w:rPr>
            <w:rStyle w:val="Hyperlink"/>
            <w:rFonts w:ascii="Arial" w:hAnsi="Arial" w:cs="Arial"/>
            <w:sz w:val="20"/>
            <w:szCs w:val="20"/>
            <w:lang w:val="en-US"/>
          </w:rPr>
          <w:t>acas@estadao.com.br</w:t>
        </w:r>
      </w:hyperlink>
    </w:p>
    <w:p w:rsidR="004F44AD" w:rsidRPr="00DF32CC" w:rsidRDefault="004F44AD" w:rsidP="001A57B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MARIA BENEDITA DA SILVA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 xml:space="preserve"> 14288652 – SSP- SP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 xml:space="preserve"> 20427409187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 xml:space="preserve"> BRASILEIRA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 xml:space="preserve"> SÃO PAULO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12/18/1971</w:t>
      </w:r>
    </w:p>
    <w:p w:rsidR="004F44AD" w:rsidRPr="00D444FB" w:rsidRDefault="004F44AD" w:rsidP="001A57B3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 w:rsidRPr="001A57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AV; ROSARIA 514 – SÃO MIGUEL PAULISTA – SP – CEP:08021-070</w:t>
      </w:r>
    </w:p>
    <w:p w:rsidR="004F44AD" w:rsidRDefault="004F44AD" w:rsidP="001A57B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7" w:history="1">
        <w:r w:rsidRPr="00636837">
          <w:rPr>
            <w:rStyle w:val="Hyperlink"/>
            <w:rFonts w:ascii="Arial" w:hAnsi="Arial" w:cs="Arial"/>
            <w:sz w:val="20"/>
            <w:szCs w:val="20"/>
            <w:lang w:val="en-US"/>
          </w:rPr>
          <w:t>acas@estadao.com.br</w:t>
        </w:r>
      </w:hyperlink>
    </w:p>
    <w:p w:rsidR="004F44AD" w:rsidRPr="001A57B3" w:rsidRDefault="004F44AD" w:rsidP="00D444FB">
      <w:pPr>
        <w:rPr>
          <w:rFonts w:ascii="Arial" w:hAnsi="Arial" w:cs="Arial"/>
          <w:b/>
          <w:lang w:val="en-US"/>
        </w:rPr>
      </w:pP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Cargo:</w:t>
      </w:r>
      <w:r>
        <w:rPr>
          <w:rFonts w:ascii="Arial" w:hAnsi="Arial" w:cs="Arial"/>
          <w:sz w:val="20"/>
          <w:szCs w:val="20"/>
        </w:rPr>
        <w:t xml:space="preserve"> CONSELHEIRA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Nome:</w:t>
      </w:r>
      <w:r>
        <w:rPr>
          <w:rFonts w:ascii="Arial" w:hAnsi="Arial" w:cs="Arial"/>
          <w:sz w:val="20"/>
          <w:szCs w:val="20"/>
        </w:rPr>
        <w:t xml:space="preserve"> SONIA REGINA VELOSO ARAUJO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RG:</w:t>
      </w:r>
      <w:r>
        <w:rPr>
          <w:rFonts w:ascii="Arial" w:hAnsi="Arial" w:cs="Arial"/>
          <w:sz w:val="20"/>
          <w:szCs w:val="20"/>
        </w:rPr>
        <w:t>15898416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CPF:</w:t>
      </w:r>
      <w:r>
        <w:rPr>
          <w:rFonts w:ascii="Arial" w:hAnsi="Arial" w:cs="Arial"/>
          <w:sz w:val="20"/>
          <w:szCs w:val="20"/>
        </w:rPr>
        <w:t>09051131798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Nacionalidade:</w:t>
      </w:r>
      <w:r>
        <w:rPr>
          <w:rFonts w:ascii="Arial" w:hAnsi="Arial" w:cs="Arial"/>
          <w:sz w:val="20"/>
          <w:szCs w:val="20"/>
        </w:rPr>
        <w:t>BRASILEIRA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Naturalidade:</w:t>
      </w:r>
      <w:r>
        <w:rPr>
          <w:rFonts w:ascii="Arial" w:hAnsi="Arial" w:cs="Arial"/>
          <w:sz w:val="20"/>
          <w:szCs w:val="20"/>
        </w:rPr>
        <w:t>SÃO PAULO</w:t>
      </w:r>
    </w:p>
    <w:p w:rsidR="004F44AD" w:rsidRPr="00D444FB" w:rsidRDefault="004F44AD" w:rsidP="00D444F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Data de Nascimento:</w:t>
      </w:r>
      <w:r>
        <w:rPr>
          <w:rFonts w:ascii="Arial" w:hAnsi="Arial" w:cs="Arial"/>
          <w:sz w:val="20"/>
          <w:szCs w:val="20"/>
        </w:rPr>
        <w:t>19/02/1964</w:t>
      </w:r>
    </w:p>
    <w:p w:rsidR="004F44AD" w:rsidRPr="00D444FB" w:rsidRDefault="004F44AD" w:rsidP="002C5A6B">
      <w:pPr>
        <w:spacing w:line="360" w:lineRule="auto"/>
        <w:rPr>
          <w:rFonts w:ascii="Arial" w:hAnsi="Arial" w:cs="Arial"/>
          <w:sz w:val="20"/>
          <w:szCs w:val="20"/>
        </w:rPr>
      </w:pPr>
      <w:r w:rsidRPr="00D444FB">
        <w:rPr>
          <w:rFonts w:ascii="Arial" w:hAnsi="Arial" w:cs="Arial"/>
          <w:sz w:val="20"/>
          <w:szCs w:val="20"/>
        </w:rPr>
        <w:t>Endereço completo (inclusive com CEP):</w:t>
      </w:r>
      <w:r>
        <w:rPr>
          <w:rFonts w:ascii="Arial" w:hAnsi="Arial" w:cs="Arial"/>
          <w:sz w:val="20"/>
          <w:szCs w:val="20"/>
        </w:rPr>
        <w:t xml:space="preserve"> AV; ROSARIA 514 – SÃO MIGUEL PAULISTA – SP – CEP:08021-070</w:t>
      </w:r>
    </w:p>
    <w:p w:rsidR="004F44AD" w:rsidRPr="002C5A6B" w:rsidRDefault="004F44AD" w:rsidP="003523F0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DF32CC">
        <w:rPr>
          <w:rFonts w:ascii="Arial" w:hAnsi="Arial" w:cs="Arial"/>
          <w:sz w:val="20"/>
          <w:szCs w:val="20"/>
          <w:lang w:val="en-US"/>
        </w:rPr>
        <w:t xml:space="preserve">E.mail: </w:t>
      </w:r>
      <w:hyperlink r:id="rId8" w:history="1">
        <w:r w:rsidRPr="00636837">
          <w:rPr>
            <w:rStyle w:val="Hyperlink"/>
            <w:rFonts w:ascii="Arial" w:hAnsi="Arial" w:cs="Arial"/>
            <w:sz w:val="20"/>
            <w:szCs w:val="20"/>
            <w:lang w:val="en-US"/>
          </w:rPr>
          <w:t>acas@estadao.com.br</w:t>
        </w:r>
      </w:hyperlink>
      <w:r>
        <w:rPr>
          <w:rFonts w:ascii="Arial" w:hAnsi="Arial" w:cs="Arial"/>
          <w:sz w:val="20"/>
          <w:szCs w:val="20"/>
          <w:lang w:val="en-US"/>
        </w:rPr>
        <w:t xml:space="preserve"> </w:t>
      </w:r>
    </w:p>
    <w:sectPr w:rsidR="004F44AD" w:rsidRPr="002C5A6B" w:rsidSect="0056341F">
      <w:pgSz w:w="11906" w:h="16838"/>
      <w:pgMar w:top="89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41F"/>
    <w:rsid w:val="000216A1"/>
    <w:rsid w:val="00060EB8"/>
    <w:rsid w:val="00121839"/>
    <w:rsid w:val="001700EF"/>
    <w:rsid w:val="0019109D"/>
    <w:rsid w:val="001A57B3"/>
    <w:rsid w:val="001E5895"/>
    <w:rsid w:val="002C5A6B"/>
    <w:rsid w:val="002D3592"/>
    <w:rsid w:val="0033733D"/>
    <w:rsid w:val="003523F0"/>
    <w:rsid w:val="004C2A19"/>
    <w:rsid w:val="004F44AD"/>
    <w:rsid w:val="00503873"/>
    <w:rsid w:val="0056341F"/>
    <w:rsid w:val="00636837"/>
    <w:rsid w:val="00695191"/>
    <w:rsid w:val="00926061"/>
    <w:rsid w:val="009B6C49"/>
    <w:rsid w:val="00A63823"/>
    <w:rsid w:val="00C67CDC"/>
    <w:rsid w:val="00CB2D06"/>
    <w:rsid w:val="00D444FB"/>
    <w:rsid w:val="00DF32CC"/>
    <w:rsid w:val="00E15465"/>
    <w:rsid w:val="00E23409"/>
    <w:rsid w:val="00E56C01"/>
    <w:rsid w:val="00EC6497"/>
    <w:rsid w:val="00F10052"/>
    <w:rsid w:val="00F20C7D"/>
    <w:rsid w:val="00FB11B3"/>
    <w:rsid w:val="00FD6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D1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A57B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as@estadao.com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cas@estadao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cas@estadao.com.br" TargetMode="External"/><Relationship Id="rId5" Type="http://schemas.openxmlformats.org/officeDocument/2006/relationships/hyperlink" Target="mailto:acas@estadao.com.br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acas@estadao.com.br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3</Pages>
  <Words>521</Words>
  <Characters>2819</Characters>
  <Application>Microsoft Office Outlook</Application>
  <DocSecurity>0</DocSecurity>
  <Lines>0</Lines>
  <Paragraphs>0</Paragraphs>
  <ScaleCrop>false</ScaleCrop>
  <Company>SAS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d534795</dc:creator>
  <cp:keywords/>
  <dc:description/>
  <cp:lastModifiedBy>d534795</cp:lastModifiedBy>
  <cp:revision>4</cp:revision>
  <dcterms:created xsi:type="dcterms:W3CDTF">2015-02-13T18:51:00Z</dcterms:created>
  <dcterms:modified xsi:type="dcterms:W3CDTF">2015-02-13T18:53:00Z</dcterms:modified>
</cp:coreProperties>
</file>